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13A1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AMFLETE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913A1E" w:rsidRDefault="00913A1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Ickleton</w:t>
      </w:r>
      <w:proofErr w:type="spellEnd"/>
      <w:r>
        <w:rPr>
          <w:rFonts w:ascii="Times New Roman" w:hAnsi="Times New Roman" w:cs="Times New Roman"/>
          <w:sz w:val="24"/>
          <w:szCs w:val="24"/>
        </w:rPr>
        <w:t>, Cambridgeshire.</w:t>
      </w:r>
    </w:p>
    <w:p w:rsidR="00913A1E" w:rsidRDefault="00913A1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A1E" w:rsidRDefault="00913A1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A1E" w:rsidRDefault="00913A1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Jan.1484</w:t>
      </w:r>
      <w:r>
        <w:rPr>
          <w:rFonts w:ascii="Times New Roman" w:hAnsi="Times New Roman" w:cs="Times New Roman"/>
          <w:sz w:val="24"/>
          <w:szCs w:val="24"/>
        </w:rPr>
        <w:tab/>
        <w:t xml:space="preserve">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Crudde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Ickleton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made him an executor of his Will.</w:t>
      </w:r>
    </w:p>
    <w:p w:rsidR="00913A1E" w:rsidRDefault="00913A1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pp.262-8)</w:t>
      </w:r>
    </w:p>
    <w:p w:rsidR="00913A1E" w:rsidRDefault="00913A1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A1E" w:rsidRDefault="00913A1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A1E" w:rsidRPr="00913A1E" w:rsidRDefault="00913A1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End w:id="0"/>
    </w:p>
    <w:sectPr w:rsidR="00913A1E" w:rsidRPr="00913A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A1E" w:rsidRDefault="00913A1E" w:rsidP="00564E3C">
      <w:pPr>
        <w:spacing w:after="0" w:line="240" w:lineRule="auto"/>
      </w:pPr>
      <w:r>
        <w:separator/>
      </w:r>
    </w:p>
  </w:endnote>
  <w:endnote w:type="continuationSeparator" w:id="0">
    <w:p w:rsidR="00913A1E" w:rsidRDefault="00913A1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13A1E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A1E" w:rsidRDefault="00913A1E" w:rsidP="00564E3C">
      <w:pPr>
        <w:spacing w:after="0" w:line="240" w:lineRule="auto"/>
      </w:pPr>
      <w:r>
        <w:separator/>
      </w:r>
    </w:p>
  </w:footnote>
  <w:footnote w:type="continuationSeparator" w:id="0">
    <w:p w:rsidR="00913A1E" w:rsidRDefault="00913A1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A1E"/>
    <w:rsid w:val="00372DC6"/>
    <w:rsid w:val="00466ABB"/>
    <w:rsid w:val="00564E3C"/>
    <w:rsid w:val="0064591D"/>
    <w:rsid w:val="00913A1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63B0F"/>
  <w15:chartTrackingRefBased/>
  <w15:docId w15:val="{DD610D23-2471-4FFF-92A9-738359F63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2015-10-07T11:38:00Z</dcterms:created>
  <dcterms:modified xsi:type="dcterms:W3CDTF">2015-10-07T11:41:00Z</dcterms:modified>
</cp:coreProperties>
</file>